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71C9" w:rsidRDefault="00AB71C9" w:rsidP="00BF3EBC">
      <w:pPr>
        <w:pStyle w:val="Heading1"/>
        <w:jc w:val="center"/>
      </w:pPr>
      <w:r>
        <w:rPr>
          <w:rFonts w:hint="eastAsia"/>
        </w:rPr>
        <w:t>资质换证操作手册</w:t>
      </w:r>
    </w:p>
    <w:p w:rsidR="00AB71C9" w:rsidRDefault="00AB71C9" w:rsidP="00BF3EBC">
      <w:pPr>
        <w:pStyle w:val="Heading2"/>
      </w:pPr>
      <w:r>
        <w:rPr>
          <w:rFonts w:hint="eastAsia"/>
        </w:rPr>
        <w:t>企业资质换证</w:t>
      </w:r>
    </w:p>
    <w:p w:rsidR="00AB71C9" w:rsidRDefault="00AB71C9" w:rsidP="00F233B6">
      <w:pPr>
        <w:pStyle w:val="Heading3"/>
      </w:pPr>
      <w:r>
        <w:rPr>
          <w:rFonts w:hint="eastAsia"/>
        </w:rPr>
        <w:t>企业基本信息</w:t>
      </w:r>
    </w:p>
    <w:p w:rsidR="00AB71C9" w:rsidRDefault="00AB71C9" w:rsidP="00500886">
      <w:r w:rsidRPr="00645FDD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08.75pt;height:221.25pt;visibility:visible">
            <v:imagedata r:id="rId5" o:title=""/>
          </v:shape>
        </w:pic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第一步点击“资质换证申请”一级菜单；</w: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第二步点击“企业基本信息”二级菜单。</w: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信息保存前，参照注意事项。</w:t>
      </w:r>
    </w:p>
    <w:p w:rsidR="00AB71C9" w:rsidRDefault="00AB71C9" w:rsidP="00500886">
      <w:r w:rsidRPr="00645FDD">
        <w:rPr>
          <w:noProof/>
        </w:rPr>
        <w:pict>
          <v:shape id="图片 2" o:spid="_x0000_i1026" type="#_x0000_t75" style="width:412.5pt;height:159.75pt;visibility:visible">
            <v:imagedata r:id="rId6" o:title=""/>
          </v:shape>
        </w:pic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企业基本信息中，“企业名称”、“组织机构代码”、“营业执照注册号”、“注册资本及单位”不可以修改。</w:t>
      </w:r>
    </w:p>
    <w:p w:rsidR="00AB71C9" w:rsidRDefault="00AB71C9" w:rsidP="00500886"/>
    <w:p w:rsidR="00AB71C9" w:rsidRDefault="00AB71C9" w:rsidP="00500886">
      <w:r w:rsidRPr="00645FDD">
        <w:rPr>
          <w:noProof/>
        </w:rPr>
        <w:pict>
          <v:shape id="图片 3" o:spid="_x0000_i1027" type="#_x0000_t75" style="width:409.5pt;height:80.25pt;visibility:visible">
            <v:imagedata r:id="rId7" o:title=""/>
          </v:shape>
        </w:pic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企业法定代表人信息维护区域“姓名”不可以修改。</w: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以上不能修改的内容，如需变更需要到“监管信息平台”变更，或等到企业资质全部换证结束后在本系统变更。</w:t>
      </w:r>
    </w:p>
    <w:p w:rsidR="00AB71C9" w:rsidRPr="00500886" w:rsidRDefault="00AB71C9" w:rsidP="00500886"/>
    <w:p w:rsidR="00AB71C9" w:rsidRDefault="00AB71C9" w:rsidP="00F233B6">
      <w:pPr>
        <w:pStyle w:val="Heading3"/>
      </w:pPr>
      <w:r>
        <w:rPr>
          <w:rFonts w:hint="eastAsia"/>
        </w:rPr>
        <w:t>换证资质填写</w: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点击“资质换证填写”二级菜单，进入主页面：</w:t>
      </w:r>
    </w:p>
    <w:p w:rsidR="00AB71C9" w:rsidRDefault="00AB71C9" w:rsidP="00500886">
      <w:r w:rsidRPr="00645FDD">
        <w:rPr>
          <w:noProof/>
        </w:rPr>
        <w:pict>
          <v:shape id="图片 4" o:spid="_x0000_i1028" type="#_x0000_t75" style="width:409.5pt;height:3in;visibility:visible">
            <v:imagedata r:id="rId8" o:title=""/>
          </v:shape>
        </w:pict>
      </w:r>
    </w:p>
    <w:p w:rsidR="00AB71C9" w:rsidRPr="009B7B57" w:rsidRDefault="00AB71C9" w:rsidP="00500886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换证</w:t>
      </w:r>
      <w:r w:rsidRPr="009B7B57">
        <w:rPr>
          <w:rFonts w:hint="eastAsia"/>
          <w:sz w:val="24"/>
          <w:szCs w:val="24"/>
        </w:rPr>
        <w:t>资质填写：</w:t>
      </w:r>
    </w:p>
    <w:p w:rsidR="00AB71C9" w:rsidRDefault="00AB71C9" w:rsidP="00500886"/>
    <w:p w:rsidR="00AB71C9" w:rsidRDefault="00AB71C9" w:rsidP="00500886">
      <w:r w:rsidRPr="00645FDD">
        <w:rPr>
          <w:noProof/>
        </w:rPr>
        <w:pict>
          <v:shape id="图片 5" o:spid="_x0000_i1029" type="#_x0000_t75" style="width:410.25pt;height:198pt;visibility:visible">
            <v:imagedata r:id="rId9" o:title=""/>
          </v:shape>
        </w:pict>
      </w:r>
    </w:p>
    <w:p w:rsidR="00AB71C9" w:rsidRPr="009B7B57" w:rsidRDefault="00AB71C9" w:rsidP="009B7B5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Pr="009B7B57">
        <w:rPr>
          <w:rFonts w:hint="eastAsia"/>
          <w:sz w:val="24"/>
          <w:szCs w:val="24"/>
        </w:rPr>
        <w:t>维护联系人信息</w:t>
      </w:r>
    </w:p>
    <w:p w:rsidR="00AB71C9" w:rsidRPr="009B7B57" w:rsidRDefault="00AB71C9" w:rsidP="009B7B5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Pr="009B7B57">
        <w:rPr>
          <w:rFonts w:hint="eastAsia"/>
          <w:sz w:val="24"/>
          <w:szCs w:val="24"/>
        </w:rPr>
        <w:t>选择需要换证的资质</w:t>
      </w:r>
    </w:p>
    <w:p w:rsidR="00AB71C9" w:rsidRPr="009B7B57" w:rsidRDefault="00AB71C9" w:rsidP="009B7B57">
      <w:pPr>
        <w:ind w:firstLine="420"/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注意：请一次性选择同一许可级别的所有资质进行换证申报</w:t>
      </w:r>
    </w:p>
    <w:p w:rsidR="00AB71C9" w:rsidRPr="009B7B57" w:rsidRDefault="00AB71C9" w:rsidP="009B7B57">
      <w:pPr>
        <w:ind w:firstLine="420"/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点击“确定”，资质填写完毕。</w:t>
      </w:r>
    </w:p>
    <w:p w:rsidR="00AB71C9" w:rsidRPr="00500886" w:rsidRDefault="00AB71C9" w:rsidP="00500886"/>
    <w:p w:rsidR="00AB71C9" w:rsidRDefault="00AB71C9" w:rsidP="00F233B6">
      <w:pPr>
        <w:pStyle w:val="Heading3"/>
      </w:pPr>
      <w:r>
        <w:rPr>
          <w:rFonts w:hint="eastAsia"/>
        </w:rPr>
        <w:t>换证附件上传</w:t>
      </w:r>
    </w:p>
    <w:p w:rsidR="00AB71C9" w:rsidRPr="009B7B57" w:rsidRDefault="00AB71C9" w:rsidP="00500886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点击“换证附件上传”二级菜单，进入附件管理页面：</w:t>
      </w:r>
    </w:p>
    <w:p w:rsidR="00AB71C9" w:rsidRDefault="00AB71C9" w:rsidP="00500886">
      <w:r w:rsidRPr="00645FDD">
        <w:rPr>
          <w:noProof/>
        </w:rPr>
        <w:pict>
          <v:shape id="图片 6" o:spid="_x0000_i1030" type="#_x0000_t75" style="width:415.5pt;height:214.5pt;visibility:visible">
            <v:imagedata r:id="rId10" o:title=""/>
          </v:shape>
        </w:pict>
      </w:r>
    </w:p>
    <w:p w:rsidR="00AB71C9" w:rsidRPr="009B7B57" w:rsidRDefault="00AB71C9" w:rsidP="009B7B5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1</w:t>
      </w:r>
      <w:r>
        <w:rPr>
          <w:rFonts w:hint="eastAsia"/>
          <w:sz w:val="24"/>
          <w:szCs w:val="24"/>
        </w:rPr>
        <w:t>）</w:t>
      </w:r>
      <w:r w:rsidRPr="009B7B57">
        <w:rPr>
          <w:rFonts w:hint="eastAsia"/>
          <w:sz w:val="24"/>
          <w:szCs w:val="24"/>
        </w:rPr>
        <w:t>选中需要上传的附件目录；</w:t>
      </w:r>
    </w:p>
    <w:p w:rsidR="00AB71C9" w:rsidRPr="009B7B57" w:rsidRDefault="00AB71C9" w:rsidP="009B7B5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</w:t>
      </w:r>
      <w:r w:rsidRPr="009B7B57">
        <w:rPr>
          <w:rFonts w:hint="eastAsia"/>
          <w:sz w:val="24"/>
          <w:szCs w:val="24"/>
        </w:rPr>
        <w:t>点击“新增图片”按钮，添加图片</w:t>
      </w:r>
    </w:p>
    <w:p w:rsidR="00AB71C9" w:rsidRDefault="00AB71C9" w:rsidP="00C230F0">
      <w:pPr>
        <w:pStyle w:val="ListParagraph"/>
        <w:ind w:left="720" w:firstLineChars="0" w:firstLine="0"/>
      </w:pPr>
    </w:p>
    <w:p w:rsidR="00AB71C9" w:rsidRDefault="00AB71C9" w:rsidP="00C230F0">
      <w:r w:rsidRPr="00645FDD">
        <w:rPr>
          <w:noProof/>
        </w:rPr>
        <w:pict>
          <v:shape id="图片 8" o:spid="_x0000_i1031" type="#_x0000_t75" style="width:412.5pt;height:244.5pt;visibility:visible">
            <v:imagedata r:id="rId11" o:title=""/>
          </v:shape>
        </w:pict>
      </w:r>
    </w:p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点击“保存”，图片上传成功：</w:t>
      </w:r>
    </w:p>
    <w:p w:rsidR="00AB71C9" w:rsidRDefault="00AB71C9" w:rsidP="00C230F0">
      <w:r w:rsidRPr="00645FDD">
        <w:rPr>
          <w:noProof/>
        </w:rPr>
        <w:pict>
          <v:shape id="图片 7" o:spid="_x0000_i1032" type="#_x0000_t75" style="width:414pt;height:243pt;visibility:visible">
            <v:imagedata r:id="rId12" o:title=""/>
          </v:shape>
        </w:pict>
      </w:r>
    </w:p>
    <w:p w:rsidR="00AB71C9" w:rsidRDefault="00AB71C9" w:rsidP="00C230F0"/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注意：企业资质换证申请表附件要等到换证资质申报成功后再上传：</w:t>
      </w:r>
    </w:p>
    <w:p w:rsidR="00AB71C9" w:rsidRDefault="00AB71C9" w:rsidP="00C230F0">
      <w:r w:rsidRPr="00645FDD">
        <w:rPr>
          <w:noProof/>
        </w:rPr>
        <w:pict>
          <v:shape id="图片 11" o:spid="_x0000_i1033" type="#_x0000_t75" style="width:408pt;height:174pt;visibility:visible">
            <v:imagedata r:id="rId13" o:title=""/>
          </v:shape>
        </w:pict>
      </w:r>
    </w:p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（</w:t>
      </w:r>
      <w:r w:rsidRPr="008262F2">
        <w:rPr>
          <w:rFonts w:ascii="宋体" w:hAnsi="宋体"/>
          <w:sz w:val="24"/>
          <w:szCs w:val="24"/>
        </w:rPr>
        <w:t>1</w:t>
      </w:r>
      <w:r w:rsidRPr="008262F2">
        <w:rPr>
          <w:rFonts w:ascii="宋体" w:hAnsi="宋体" w:hint="eastAsia"/>
          <w:sz w:val="24"/>
          <w:szCs w:val="24"/>
        </w:rPr>
        <w:t>）点击“企业自助服务”一级菜单</w:t>
      </w:r>
    </w:p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（</w:t>
      </w:r>
      <w:r w:rsidRPr="008262F2">
        <w:rPr>
          <w:rFonts w:ascii="宋体" w:hAnsi="宋体"/>
          <w:sz w:val="24"/>
          <w:szCs w:val="24"/>
        </w:rPr>
        <w:t>2</w:t>
      </w:r>
      <w:r w:rsidRPr="008262F2">
        <w:rPr>
          <w:rFonts w:ascii="宋体" w:hAnsi="宋体" w:hint="eastAsia"/>
          <w:sz w:val="24"/>
          <w:szCs w:val="24"/>
        </w:rPr>
        <w:t>）点击“申请事项”二级菜单</w:t>
      </w:r>
    </w:p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（</w:t>
      </w:r>
      <w:r w:rsidRPr="008262F2">
        <w:rPr>
          <w:rFonts w:ascii="宋体" w:hAnsi="宋体"/>
          <w:sz w:val="24"/>
          <w:szCs w:val="24"/>
        </w:rPr>
        <w:t>3</w:t>
      </w:r>
      <w:r w:rsidRPr="008262F2">
        <w:rPr>
          <w:rFonts w:ascii="宋体" w:hAnsi="宋体" w:hint="eastAsia"/>
          <w:sz w:val="24"/>
          <w:szCs w:val="24"/>
        </w:rPr>
        <w:t>）点击操作栏中的“申请表上传”链接：</w:t>
      </w:r>
    </w:p>
    <w:p w:rsidR="00AB71C9" w:rsidRDefault="00AB71C9" w:rsidP="00C230F0">
      <w:r w:rsidRPr="00645FDD">
        <w:rPr>
          <w:noProof/>
        </w:rPr>
        <w:pict>
          <v:shape id="图片 12" o:spid="_x0000_i1034" type="#_x0000_t75" style="width:412.5pt;height:190.5pt;visibility:visible">
            <v:imagedata r:id="rId14" o:title=""/>
          </v:shape>
        </w:pict>
      </w:r>
    </w:p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点击“添加图片”，选择需要上传的申请表，点击“保存”按钮。上传成功。</w:t>
      </w:r>
    </w:p>
    <w:p w:rsidR="00AB71C9" w:rsidRPr="008262F2" w:rsidRDefault="00AB71C9" w:rsidP="00C230F0">
      <w:pPr>
        <w:rPr>
          <w:rFonts w:ascii="宋体"/>
          <w:sz w:val="24"/>
          <w:szCs w:val="24"/>
        </w:rPr>
      </w:pPr>
      <w:r w:rsidRPr="008262F2">
        <w:rPr>
          <w:rFonts w:ascii="宋体" w:hAnsi="宋体" w:hint="eastAsia"/>
          <w:sz w:val="24"/>
          <w:szCs w:val="24"/>
        </w:rPr>
        <w:t>可以点击“附件查看”，浏览上传的申请表及之前的企业资质附件。</w:t>
      </w:r>
    </w:p>
    <w:p w:rsidR="00AB71C9" w:rsidRDefault="00AB71C9" w:rsidP="00C230F0">
      <w:r w:rsidRPr="00645FDD">
        <w:rPr>
          <w:noProof/>
        </w:rPr>
        <w:pict>
          <v:shape id="图片 19" o:spid="_x0000_i1035" type="#_x0000_t75" style="width:411.75pt;height:153.75pt;visibility:visible">
            <v:imagedata r:id="rId15" o:title=""/>
          </v:shape>
        </w:pict>
      </w:r>
    </w:p>
    <w:p w:rsidR="00AB71C9" w:rsidRDefault="00AB71C9" w:rsidP="00C230F0">
      <w:r w:rsidRPr="00645FDD">
        <w:rPr>
          <w:noProof/>
        </w:rPr>
        <w:pict>
          <v:shape id="图片 9" o:spid="_x0000_i1036" type="#_x0000_t75" style="width:414.75pt;height:198pt;visibility:visible">
            <v:imagedata r:id="rId16" o:title=""/>
          </v:shape>
        </w:pict>
      </w:r>
      <w:bookmarkStart w:id="0" w:name="_GoBack"/>
      <w:bookmarkEnd w:id="0"/>
    </w:p>
    <w:p w:rsidR="00AB71C9" w:rsidRDefault="00AB71C9" w:rsidP="00C230F0"/>
    <w:p w:rsidR="00AB71C9" w:rsidRPr="00472A87" w:rsidRDefault="00AB71C9" w:rsidP="00C230F0"/>
    <w:p w:rsidR="00AB71C9" w:rsidRDefault="00AB71C9" w:rsidP="00C230F0">
      <w:pPr>
        <w:pStyle w:val="Heading3"/>
      </w:pPr>
      <w:r>
        <w:rPr>
          <w:rFonts w:hint="eastAsia"/>
        </w:rPr>
        <w:t>资质换证申请</w:t>
      </w:r>
    </w:p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点击“资质换证申请”二级菜单，进入申请信息验证：</w:t>
      </w:r>
    </w:p>
    <w:p w:rsidR="00AB71C9" w:rsidRDefault="00AB71C9" w:rsidP="00C230F0">
      <w:r w:rsidRPr="00645FDD">
        <w:rPr>
          <w:noProof/>
        </w:rPr>
        <w:pict>
          <v:shape id="图片 10" o:spid="_x0000_i1037" type="#_x0000_t75" style="width:407.25pt;height:219pt;visibility:visible">
            <v:imagedata r:id="rId17" o:title=""/>
          </v:shape>
        </w:pict>
      </w:r>
    </w:p>
    <w:p w:rsidR="00AB71C9" w:rsidRDefault="00AB71C9" w:rsidP="00C230F0"/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（</w:t>
      </w:r>
      <w:r w:rsidRPr="009B7B57">
        <w:rPr>
          <w:sz w:val="24"/>
          <w:szCs w:val="24"/>
        </w:rPr>
        <w:t>1</w:t>
      </w:r>
      <w:r w:rsidRPr="009B7B57">
        <w:rPr>
          <w:rFonts w:hint="eastAsia"/>
          <w:sz w:val="24"/>
          <w:szCs w:val="24"/>
        </w:rPr>
        <w:t>）办件信息：</w:t>
      </w:r>
    </w:p>
    <w:p w:rsidR="00AB71C9" w:rsidRDefault="00AB71C9" w:rsidP="00C230F0">
      <w:r w:rsidRPr="00645FDD">
        <w:rPr>
          <w:noProof/>
        </w:rPr>
        <w:pict>
          <v:shape id="图片 13" o:spid="_x0000_i1038" type="#_x0000_t75" style="width:410.25pt;height:181.5pt;visibility:visible">
            <v:imagedata r:id="rId18" o:title=""/>
          </v:shape>
        </w:pict>
      </w:r>
    </w:p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核对企业的基本信息及主管部门信息。</w:t>
      </w:r>
    </w:p>
    <w:p w:rsidR="00AB71C9" w:rsidRDefault="00AB71C9" w:rsidP="00C230F0">
      <w:r w:rsidRPr="00645FDD">
        <w:rPr>
          <w:noProof/>
        </w:rPr>
        <w:pict>
          <v:shape id="图片 14" o:spid="_x0000_i1039" type="#_x0000_t75" style="width:411pt;height:62.25pt;visibility:visible">
            <v:imagedata r:id="rId19" o:title=""/>
          </v:shape>
        </w:pict>
      </w:r>
    </w:p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核对企业本次申请的资质信息。</w:t>
      </w:r>
    </w:p>
    <w:p w:rsidR="00AB71C9" w:rsidRPr="009B7B57" w:rsidRDefault="00AB71C9" w:rsidP="00C230F0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确认企业的信息无误，点击“下一步”，进入“申请信息验证”：</w:t>
      </w:r>
    </w:p>
    <w:p w:rsidR="00AB71C9" w:rsidRDefault="00AB71C9" w:rsidP="00C230F0"/>
    <w:p w:rsidR="00AB71C9" w:rsidRPr="009B7B57" w:rsidRDefault="00AB71C9" w:rsidP="000A7D92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（</w:t>
      </w:r>
      <w:r w:rsidRPr="009B7B57">
        <w:rPr>
          <w:sz w:val="24"/>
          <w:szCs w:val="24"/>
        </w:rPr>
        <w:t>2</w:t>
      </w:r>
      <w:r w:rsidRPr="009B7B57">
        <w:rPr>
          <w:rFonts w:hint="eastAsia"/>
          <w:sz w:val="24"/>
          <w:szCs w:val="24"/>
        </w:rPr>
        <w:t>）申请信息验证</w:t>
      </w:r>
    </w:p>
    <w:p w:rsidR="00AB71C9" w:rsidRDefault="00AB71C9" w:rsidP="000A7D92">
      <w:pPr>
        <w:pStyle w:val="ListParagraph"/>
        <w:ind w:left="720" w:firstLineChars="0" w:firstLine="0"/>
      </w:pPr>
      <w:r w:rsidRPr="00645FDD">
        <w:rPr>
          <w:noProof/>
        </w:rPr>
        <w:pict>
          <v:shape id="图片 15" o:spid="_x0000_i1040" type="#_x0000_t75" style="width:409.5pt;height:131.25pt;visibility:visible">
            <v:imagedata r:id="rId20" o:title=""/>
          </v:shape>
        </w:pict>
      </w:r>
    </w:p>
    <w:p w:rsidR="00AB71C9" w:rsidRPr="009B7B57" w:rsidRDefault="00AB71C9" w:rsidP="009B7B57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验证通过，则点击“下一步”，进入“申请表浏览”</w:t>
      </w:r>
    </w:p>
    <w:p w:rsidR="00AB71C9" w:rsidRPr="009B7B57" w:rsidRDefault="00AB71C9" w:rsidP="009B7B57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验证不通过存在情况：</w:t>
      </w:r>
    </w:p>
    <w:p w:rsidR="00AB71C9" w:rsidRPr="009B7B57" w:rsidRDefault="00AB71C9" w:rsidP="009B7B57">
      <w:pPr>
        <w:rPr>
          <w:sz w:val="24"/>
          <w:szCs w:val="24"/>
        </w:rPr>
      </w:pPr>
      <w:r w:rsidRPr="009B7B57">
        <w:rPr>
          <w:sz w:val="24"/>
          <w:szCs w:val="24"/>
        </w:rPr>
        <w:t>1.</w:t>
      </w:r>
      <w:r w:rsidRPr="009B7B57">
        <w:rPr>
          <w:rFonts w:hint="eastAsia"/>
          <w:sz w:val="24"/>
          <w:szCs w:val="24"/>
        </w:rPr>
        <w:t>证书上需要的信息不全；（企业需要先维护，具体请看“企业基本信息”里面的事项）</w:t>
      </w:r>
    </w:p>
    <w:p w:rsidR="00AB71C9" w:rsidRPr="009B7B57" w:rsidRDefault="00AB71C9" w:rsidP="009B7B57">
      <w:pPr>
        <w:rPr>
          <w:sz w:val="24"/>
          <w:szCs w:val="24"/>
        </w:rPr>
      </w:pPr>
      <w:r w:rsidRPr="009B7B57">
        <w:rPr>
          <w:sz w:val="24"/>
          <w:szCs w:val="24"/>
        </w:rPr>
        <w:t>2.</w:t>
      </w:r>
      <w:r w:rsidRPr="009B7B57">
        <w:rPr>
          <w:rFonts w:hint="eastAsia"/>
          <w:sz w:val="24"/>
          <w:szCs w:val="24"/>
        </w:rPr>
        <w:t>一次换证申请只能申报同一审批级别的资质；</w:t>
      </w:r>
    </w:p>
    <w:p w:rsidR="00AB71C9" w:rsidRDefault="00AB71C9" w:rsidP="003106D1">
      <w:pPr>
        <w:rPr>
          <w:sz w:val="24"/>
          <w:szCs w:val="24"/>
        </w:rPr>
      </w:pPr>
      <w:r w:rsidRPr="009B7B57">
        <w:rPr>
          <w:sz w:val="24"/>
          <w:szCs w:val="24"/>
        </w:rPr>
        <w:t>3.</w:t>
      </w:r>
      <w:r>
        <w:rPr>
          <w:rFonts w:hint="eastAsia"/>
          <w:sz w:val="24"/>
          <w:szCs w:val="24"/>
        </w:rPr>
        <w:t>企业换证申请已经在申报中</w:t>
      </w:r>
      <w:r w:rsidRPr="009B7B57">
        <w:rPr>
          <w:rFonts w:hint="eastAsia"/>
          <w:sz w:val="24"/>
          <w:szCs w:val="24"/>
        </w:rPr>
        <w:t>。</w:t>
      </w:r>
    </w:p>
    <w:p w:rsidR="00AB71C9" w:rsidRDefault="00AB71C9" w:rsidP="003106D1">
      <w:pPr>
        <w:rPr>
          <w:sz w:val="24"/>
          <w:szCs w:val="24"/>
        </w:rPr>
      </w:pPr>
    </w:p>
    <w:p w:rsidR="00AB71C9" w:rsidRDefault="00AB71C9" w:rsidP="003106D1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3</w:t>
      </w:r>
      <w:r>
        <w:rPr>
          <w:rFonts w:hint="eastAsia"/>
          <w:sz w:val="24"/>
          <w:szCs w:val="24"/>
        </w:rPr>
        <w:t>）申请表浏览</w:t>
      </w:r>
    </w:p>
    <w:p w:rsidR="00AB71C9" w:rsidRPr="003106D1" w:rsidRDefault="00AB71C9" w:rsidP="003106D1">
      <w:pPr>
        <w:rPr>
          <w:sz w:val="24"/>
          <w:szCs w:val="24"/>
        </w:rPr>
      </w:pPr>
      <w:r w:rsidRPr="00645FDD">
        <w:rPr>
          <w:noProof/>
        </w:rPr>
        <w:pict>
          <v:shape id="图片 16" o:spid="_x0000_i1041" type="#_x0000_t75" style="width:449.25pt;height:208.5pt;visibility:visible">
            <v:imagedata r:id="rId21" o:title=""/>
          </v:shape>
        </w:pict>
      </w:r>
    </w:p>
    <w:p w:rsidR="00AB71C9" w:rsidRDefault="00AB71C9" w:rsidP="000A7D92">
      <w:pPr>
        <w:pStyle w:val="ListParagraph"/>
        <w:ind w:left="720" w:firstLineChars="0" w:firstLine="0"/>
      </w:pPr>
      <w:r w:rsidRPr="00645FDD">
        <w:rPr>
          <w:noProof/>
        </w:rPr>
        <w:pict>
          <v:shape id="图片 17" o:spid="_x0000_i1042" type="#_x0000_t75" style="width:369pt;height:226.5pt;visibility:visible">
            <v:imagedata r:id="rId22" o:title=""/>
          </v:shape>
        </w:pict>
      </w:r>
    </w:p>
    <w:p w:rsidR="00AB71C9" w:rsidRPr="009B7B57" w:rsidRDefault="00AB71C9" w:rsidP="009B7B57">
      <w:pPr>
        <w:rPr>
          <w:sz w:val="24"/>
          <w:szCs w:val="24"/>
        </w:rPr>
      </w:pPr>
      <w:r w:rsidRPr="009B7B57">
        <w:rPr>
          <w:rFonts w:hint="eastAsia"/>
          <w:sz w:val="24"/>
          <w:szCs w:val="24"/>
        </w:rPr>
        <w:t>点击“下一步”，进入“申请完成”</w:t>
      </w:r>
    </w:p>
    <w:p w:rsidR="00AB71C9" w:rsidRPr="009B7B57" w:rsidRDefault="00AB71C9" w:rsidP="009B7B57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4</w:t>
      </w:r>
      <w:r>
        <w:rPr>
          <w:rFonts w:hint="eastAsia"/>
          <w:sz w:val="24"/>
          <w:szCs w:val="24"/>
        </w:rPr>
        <w:t>）</w:t>
      </w:r>
      <w:r w:rsidRPr="009B7B57">
        <w:rPr>
          <w:rFonts w:hint="eastAsia"/>
          <w:sz w:val="24"/>
          <w:szCs w:val="24"/>
        </w:rPr>
        <w:t>申请完成</w:t>
      </w:r>
    </w:p>
    <w:p w:rsidR="00AB71C9" w:rsidRPr="000A7D92" w:rsidRDefault="00AB71C9" w:rsidP="000A7D92">
      <w:pPr>
        <w:pStyle w:val="ListParagraph"/>
        <w:ind w:left="720" w:firstLineChars="0" w:firstLine="0"/>
      </w:pPr>
      <w:r w:rsidRPr="00645FDD">
        <w:rPr>
          <w:noProof/>
        </w:rPr>
        <w:pict>
          <v:shape id="图片 18" o:spid="_x0000_i1043" type="#_x0000_t75" style="width:411pt;height:79.5pt;visibility:visible">
            <v:imagedata r:id="rId23" o:title=""/>
          </v:shape>
        </w:pict>
      </w:r>
    </w:p>
    <w:p w:rsidR="00AB71C9" w:rsidRDefault="00AB71C9" w:rsidP="00C230F0"/>
    <w:sectPr w:rsidR="00AB71C9" w:rsidSect="0057297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E91B0E"/>
    <w:multiLevelType w:val="hybridMultilevel"/>
    <w:tmpl w:val="3D9CFED2"/>
    <w:lvl w:ilvl="0" w:tplc="32F8B430">
      <w:start w:val="1"/>
      <w:numFmt w:val="decimal"/>
      <w:lvlText w:val="（%1）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abstractNum w:abstractNumId="1">
    <w:nsid w:val="2E815240"/>
    <w:multiLevelType w:val="hybridMultilevel"/>
    <w:tmpl w:val="F52C3A4C"/>
    <w:lvl w:ilvl="0" w:tplc="649EA226">
      <w:start w:val="1"/>
      <w:numFmt w:val="decimal"/>
      <w:lvlText w:val="（%1）"/>
      <w:lvlJc w:val="left"/>
      <w:pPr>
        <w:ind w:left="720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434C5"/>
    <w:rsid w:val="00022F93"/>
    <w:rsid w:val="000A7D92"/>
    <w:rsid w:val="00270322"/>
    <w:rsid w:val="003106D1"/>
    <w:rsid w:val="00342755"/>
    <w:rsid w:val="004434C5"/>
    <w:rsid w:val="00472A87"/>
    <w:rsid w:val="00500886"/>
    <w:rsid w:val="00513AB3"/>
    <w:rsid w:val="005709D5"/>
    <w:rsid w:val="00572979"/>
    <w:rsid w:val="00645FDD"/>
    <w:rsid w:val="007F046F"/>
    <w:rsid w:val="008262F2"/>
    <w:rsid w:val="008870A1"/>
    <w:rsid w:val="009B7B57"/>
    <w:rsid w:val="009C6D6B"/>
    <w:rsid w:val="00A27636"/>
    <w:rsid w:val="00AB71C9"/>
    <w:rsid w:val="00AD101D"/>
    <w:rsid w:val="00B347A1"/>
    <w:rsid w:val="00B87FD3"/>
    <w:rsid w:val="00BF3EBC"/>
    <w:rsid w:val="00C230F0"/>
    <w:rsid w:val="00CC2DD5"/>
    <w:rsid w:val="00D335C4"/>
    <w:rsid w:val="00F233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72979"/>
    <w:pPr>
      <w:widowControl w:val="0"/>
      <w:jc w:val="both"/>
    </w:pPr>
  </w:style>
  <w:style w:type="paragraph" w:styleId="Heading1">
    <w:name w:val="heading 1"/>
    <w:basedOn w:val="Normal"/>
    <w:next w:val="Normal"/>
    <w:link w:val="Heading1Char"/>
    <w:uiPriority w:val="99"/>
    <w:qFormat/>
    <w:rsid w:val="00BF3EBC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BF3EBC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9"/>
    <w:qFormat/>
    <w:rsid w:val="00F233B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BF3EBC"/>
    <w:rPr>
      <w:rFonts w:cs="Times New Roman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BF3EBC"/>
    <w:rPr>
      <w:rFonts w:ascii="Cambria" w:eastAsia="宋体" w:hAnsi="Cambria" w:cs="Times New Roman"/>
      <w:b/>
      <w:bCs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F233B6"/>
    <w:rPr>
      <w:rFonts w:cs="Times New Roman"/>
      <w:b/>
      <w:bCs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rsid w:val="008870A1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870A1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500886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</TotalTime>
  <Pages>8</Pages>
  <Words>126</Words>
  <Characters>723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资质换证操作手册</dc:title>
  <dc:subject/>
  <dc:creator>liuchao</dc:creator>
  <cp:keywords/>
  <dc:description/>
  <cp:lastModifiedBy>X</cp:lastModifiedBy>
  <cp:revision>2</cp:revision>
  <cp:lastPrinted>2015-11-03T01:28:00Z</cp:lastPrinted>
  <dcterms:created xsi:type="dcterms:W3CDTF">2015-11-03T01:32:00Z</dcterms:created>
  <dcterms:modified xsi:type="dcterms:W3CDTF">2015-11-03T01:32:00Z</dcterms:modified>
</cp:coreProperties>
</file>